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35" w:rsidRPr="00296D0A" w:rsidRDefault="00214E35" w:rsidP="0024083F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                                                     </w:t>
      </w:r>
      <w:r w:rsidRPr="00B76C13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48.75pt;height:50.25pt;visibility:visible">
            <v:imagedata r:id="rId6" o:title=""/>
          </v:shape>
        </w:pict>
      </w:r>
    </w:p>
    <w:p w:rsidR="00214E35" w:rsidRPr="00D82ACD" w:rsidRDefault="00214E35" w:rsidP="0024083F">
      <w:pPr>
        <w:spacing w:after="0" w:line="240" w:lineRule="auto"/>
        <w:jc w:val="center"/>
        <w:rPr>
          <w:rFonts w:ascii="Times New Roman" w:hAnsi="Times New Roman"/>
          <w:b/>
          <w:noProof/>
          <w:sz w:val="16"/>
          <w:szCs w:val="16"/>
        </w:rPr>
      </w:pPr>
    </w:p>
    <w:p w:rsidR="00214E35" w:rsidRPr="00D82ACD" w:rsidRDefault="00214E35" w:rsidP="0024083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82ACD">
        <w:rPr>
          <w:rFonts w:ascii="Times New Roman" w:hAnsi="Times New Roman"/>
          <w:b/>
          <w:noProof/>
          <w:sz w:val="24"/>
          <w:szCs w:val="24"/>
        </w:rPr>
        <w:t>УКРАЇНА</w:t>
      </w:r>
    </w:p>
    <w:p w:rsidR="00214E35" w:rsidRPr="00D82ACD" w:rsidRDefault="00214E35" w:rsidP="0024083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14E35" w:rsidRPr="00296D0A" w:rsidRDefault="00214E35" w:rsidP="002408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D0A">
        <w:rPr>
          <w:rFonts w:ascii="Times New Roman" w:hAnsi="Times New Roman"/>
          <w:b/>
          <w:sz w:val="28"/>
          <w:szCs w:val="28"/>
        </w:rPr>
        <w:t>ВАЛКІВСЬКА РАЙОННА ДЕРЖАВНА АДМІНІСТРАЦІЯ</w:t>
      </w:r>
    </w:p>
    <w:p w:rsidR="00214E35" w:rsidRPr="00296D0A" w:rsidRDefault="00214E35" w:rsidP="002408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D0A">
        <w:rPr>
          <w:rFonts w:ascii="Times New Roman" w:hAnsi="Times New Roman"/>
          <w:b/>
          <w:sz w:val="28"/>
          <w:szCs w:val="28"/>
        </w:rPr>
        <w:t>ВІДДІЛ ОСВІТИ</w:t>
      </w:r>
      <w:r>
        <w:rPr>
          <w:rFonts w:ascii="Times New Roman" w:hAnsi="Times New Roman"/>
          <w:b/>
          <w:sz w:val="28"/>
          <w:szCs w:val="28"/>
          <w:lang w:val="uk-UA"/>
        </w:rPr>
        <w:t>, МОЛОДІ ТА СПОРТУ</w:t>
      </w:r>
      <w:r w:rsidRPr="00296D0A">
        <w:rPr>
          <w:rFonts w:ascii="Times New Roman" w:hAnsi="Times New Roman"/>
          <w:b/>
          <w:sz w:val="28"/>
          <w:szCs w:val="28"/>
        </w:rPr>
        <w:t xml:space="preserve"> </w:t>
      </w:r>
    </w:p>
    <w:p w:rsidR="00214E35" w:rsidRPr="00D82ACD" w:rsidRDefault="00214E35" w:rsidP="0024083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14E35" w:rsidRDefault="00214E35" w:rsidP="002408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14E35" w:rsidRPr="00296D0A" w:rsidRDefault="00214E35" w:rsidP="002408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D0A">
        <w:rPr>
          <w:rFonts w:ascii="Times New Roman" w:hAnsi="Times New Roman"/>
          <w:b/>
          <w:sz w:val="28"/>
          <w:szCs w:val="28"/>
        </w:rPr>
        <w:t>НАКАЗ</w:t>
      </w:r>
    </w:p>
    <w:p w:rsidR="00214E35" w:rsidRPr="00296D0A" w:rsidRDefault="00214E35" w:rsidP="0024083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14E35" w:rsidRPr="00F83461" w:rsidRDefault="00214E35" w:rsidP="0024083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01</w:t>
      </w:r>
      <w:r w:rsidRPr="00F83461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</w:rPr>
        <w:t>.20</w:t>
      </w:r>
      <w:r>
        <w:rPr>
          <w:rFonts w:ascii="Times New Roman" w:hAnsi="Times New Roman"/>
          <w:b/>
          <w:sz w:val="28"/>
          <w:szCs w:val="28"/>
          <w:lang w:val="uk-UA"/>
        </w:rPr>
        <w:t>20</w:t>
      </w:r>
      <w:r w:rsidRPr="00F83461">
        <w:rPr>
          <w:rFonts w:ascii="Times New Roman" w:hAnsi="Times New Roman"/>
          <w:b/>
          <w:sz w:val="28"/>
          <w:szCs w:val="28"/>
        </w:rPr>
        <w:t xml:space="preserve">                                            Валки                                                  </w:t>
      </w:r>
      <w:r w:rsidRPr="00F834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3461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  <w:lang w:val="uk-UA"/>
        </w:rPr>
        <w:t>89</w:t>
      </w:r>
      <w:r w:rsidRPr="00F834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214E35" w:rsidRPr="0024083F" w:rsidRDefault="00214E35" w:rsidP="00CB6937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  <w:lang w:val="uk-UA"/>
        </w:rPr>
      </w:pPr>
    </w:p>
    <w:p w:rsidR="00214E35" w:rsidRDefault="00214E35" w:rsidP="00CB6937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 w:rsidRPr="00CB6937">
        <w:rPr>
          <w:rFonts w:ascii="Times New Roman" w:hAnsi="Times New Roman"/>
          <w:b/>
          <w:sz w:val="28"/>
          <w:szCs w:val="20"/>
          <w:lang w:val="uk-UA"/>
        </w:rPr>
        <w:t xml:space="preserve">Про внесення змін до штатного </w:t>
      </w:r>
    </w:p>
    <w:p w:rsidR="00214E35" w:rsidRDefault="00214E35" w:rsidP="00CB6937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 w:rsidRPr="00CB6937">
        <w:rPr>
          <w:rFonts w:ascii="Times New Roman" w:hAnsi="Times New Roman"/>
          <w:b/>
          <w:sz w:val="28"/>
          <w:szCs w:val="20"/>
          <w:lang w:val="uk-UA"/>
        </w:rPr>
        <w:t xml:space="preserve">розпису закладів загальної </w:t>
      </w:r>
    </w:p>
    <w:p w:rsidR="00214E35" w:rsidRPr="00CB6937" w:rsidRDefault="00214E35" w:rsidP="00CB6937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 w:rsidRPr="00CB6937">
        <w:rPr>
          <w:rFonts w:ascii="Times New Roman" w:hAnsi="Times New Roman"/>
          <w:b/>
          <w:sz w:val="28"/>
          <w:szCs w:val="20"/>
          <w:lang w:val="uk-UA"/>
        </w:rPr>
        <w:t xml:space="preserve">середньої освіти Валківської </w:t>
      </w:r>
    </w:p>
    <w:p w:rsidR="00214E35" w:rsidRDefault="00214E35" w:rsidP="00CB6937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 w:rsidRPr="00CB6937">
        <w:rPr>
          <w:rFonts w:ascii="Times New Roman" w:hAnsi="Times New Roman"/>
          <w:b/>
          <w:sz w:val="28"/>
          <w:szCs w:val="20"/>
          <w:lang w:val="uk-UA"/>
        </w:rPr>
        <w:t xml:space="preserve">районної ради Харківської </w:t>
      </w:r>
    </w:p>
    <w:p w:rsidR="00214E35" w:rsidRPr="00CB6937" w:rsidRDefault="00214E35" w:rsidP="00CB6937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 w:rsidRPr="00CB6937">
        <w:rPr>
          <w:rFonts w:ascii="Times New Roman" w:hAnsi="Times New Roman"/>
          <w:b/>
          <w:sz w:val="28"/>
          <w:szCs w:val="20"/>
          <w:lang w:val="uk-UA"/>
        </w:rPr>
        <w:t>області</w:t>
      </w:r>
    </w:p>
    <w:p w:rsidR="00214E35" w:rsidRDefault="00214E35" w:rsidP="00CB6937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</w:p>
    <w:p w:rsidR="00214E35" w:rsidRPr="00CB6937" w:rsidRDefault="00214E35" w:rsidP="00CB6937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</w:p>
    <w:p w:rsidR="00214E35" w:rsidRPr="00CB6937" w:rsidRDefault="00214E35" w:rsidP="0024083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Керуючись статтями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29, 59 Закону України «Про місцеве</w:t>
      </w:r>
      <w:r>
        <w:rPr>
          <w:rFonts w:ascii="Times New Roman" w:hAnsi="Times New Roman"/>
          <w:sz w:val="28"/>
          <w:szCs w:val="20"/>
          <w:lang w:val="uk-UA"/>
        </w:rPr>
        <w:t xml:space="preserve"> самоврядування в Україні», </w:t>
      </w:r>
      <w:r w:rsidRPr="00CB6937">
        <w:rPr>
          <w:rFonts w:ascii="Times New Roman" w:hAnsi="Times New Roman"/>
          <w:sz w:val="28"/>
          <w:szCs w:val="20"/>
          <w:lang w:val="uk-UA"/>
        </w:rPr>
        <w:t>Типовими штатними нормативами загальноосвітніх навчальних закладів, затвердженими наказом М</w:t>
      </w:r>
      <w:r>
        <w:rPr>
          <w:rFonts w:ascii="Times New Roman" w:hAnsi="Times New Roman"/>
          <w:sz w:val="28"/>
          <w:szCs w:val="20"/>
          <w:lang w:val="uk-UA"/>
        </w:rPr>
        <w:t xml:space="preserve">іністерства освіти та науки </w:t>
      </w:r>
      <w:r w:rsidRPr="00CB6937">
        <w:rPr>
          <w:rFonts w:ascii="Times New Roman" w:hAnsi="Times New Roman"/>
          <w:sz w:val="28"/>
          <w:szCs w:val="20"/>
          <w:lang w:val="uk-UA"/>
        </w:rPr>
        <w:t>України від 06.12.2010 року № 1205, зареєстрованих в Мінюсті України 22.12.2010 року за № 1308/18603</w:t>
      </w:r>
    </w:p>
    <w:p w:rsidR="00214E35" w:rsidRPr="00CB6937" w:rsidRDefault="00214E35" w:rsidP="0024083F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14E35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B6937">
        <w:rPr>
          <w:rFonts w:ascii="Times New Roman" w:hAnsi="Times New Roman"/>
          <w:sz w:val="28"/>
          <w:szCs w:val="20"/>
          <w:lang w:val="uk-UA"/>
        </w:rPr>
        <w:t>НАКАЗУЮ: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sz w:val="28"/>
          <w:szCs w:val="20"/>
          <w:lang w:val="uk-UA"/>
        </w:rPr>
        <w:t>Е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кономісту централізованої бухгалтерії відділу освіти, молоді та спорту Валківської районної державної адміністрації </w:t>
      </w:r>
      <w:r>
        <w:rPr>
          <w:rFonts w:ascii="Times New Roman" w:hAnsi="Times New Roman"/>
          <w:sz w:val="28"/>
          <w:szCs w:val="20"/>
          <w:lang w:val="uk-UA"/>
        </w:rPr>
        <w:t>(</w:t>
      </w:r>
      <w:r w:rsidRPr="00CB6937">
        <w:rPr>
          <w:rFonts w:ascii="Times New Roman" w:hAnsi="Times New Roman"/>
          <w:sz w:val="28"/>
          <w:szCs w:val="20"/>
          <w:lang w:val="uk-UA"/>
        </w:rPr>
        <w:t>В</w:t>
      </w:r>
      <w:r>
        <w:rPr>
          <w:rFonts w:ascii="Times New Roman" w:hAnsi="Times New Roman"/>
          <w:sz w:val="28"/>
          <w:szCs w:val="20"/>
          <w:lang w:val="uk-UA"/>
        </w:rPr>
        <w:t>ласенко Ю.В.):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1.1.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Внести зміни до штатного розпису КЗ «Баранівськ</w:t>
      </w:r>
      <w:r>
        <w:rPr>
          <w:rFonts w:ascii="Times New Roman" w:hAnsi="Times New Roman"/>
          <w:sz w:val="28"/>
          <w:szCs w:val="20"/>
          <w:lang w:val="uk-UA"/>
        </w:rPr>
        <w:t>ий ліцей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Валківської районної ради Харківської області».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1.2</w:t>
      </w:r>
      <w:r w:rsidRPr="00CB6937">
        <w:rPr>
          <w:rFonts w:ascii="Times New Roman" w:hAnsi="Times New Roman"/>
          <w:sz w:val="28"/>
          <w:szCs w:val="20"/>
          <w:lang w:val="uk-UA"/>
        </w:rPr>
        <w:t>.</w:t>
      </w:r>
      <w:r>
        <w:rPr>
          <w:rFonts w:ascii="Times New Roman" w:hAnsi="Times New Roman"/>
          <w:sz w:val="28"/>
          <w:szCs w:val="20"/>
          <w:lang w:val="uk-UA"/>
        </w:rPr>
        <w:t xml:space="preserve"> </w:t>
      </w:r>
      <w:r w:rsidRPr="00CB6937">
        <w:rPr>
          <w:rFonts w:ascii="Times New Roman" w:hAnsi="Times New Roman"/>
          <w:sz w:val="28"/>
          <w:szCs w:val="20"/>
          <w:lang w:val="uk-UA"/>
        </w:rPr>
        <w:t>Вивести (тимчасово) з 01.09.2020 року  штатну одиницю «сестра медична» (0,5 ставки).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1.3</w:t>
      </w:r>
      <w:r w:rsidRPr="00CB6937">
        <w:rPr>
          <w:rFonts w:ascii="Times New Roman" w:hAnsi="Times New Roman"/>
          <w:sz w:val="28"/>
          <w:szCs w:val="20"/>
          <w:lang w:val="uk-UA"/>
        </w:rPr>
        <w:t>. Внести зміни до штатного розпису КЗ «Валківського ліцею імені Олександра Масельського Валківської районної ради Харківської області»: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1.4</w:t>
      </w:r>
      <w:r w:rsidRPr="00CB6937">
        <w:rPr>
          <w:rFonts w:ascii="Times New Roman" w:hAnsi="Times New Roman"/>
          <w:sz w:val="28"/>
          <w:szCs w:val="20"/>
          <w:lang w:val="uk-UA"/>
        </w:rPr>
        <w:t>. Ввести</w:t>
      </w:r>
      <w:r>
        <w:rPr>
          <w:rFonts w:ascii="Times New Roman" w:hAnsi="Times New Roman"/>
          <w:sz w:val="28"/>
          <w:szCs w:val="20"/>
          <w:lang w:val="uk-UA"/>
        </w:rPr>
        <w:t xml:space="preserve"> (тимчасово) з 01.09.2020 року 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штатну одиницю «сестра медична» (0,5 ставки) за рахунок перенесення 0,5 ставки «сестри медичної» зі штатного розпису КЗ «Баранівського ліцею Валківської районної ради Харківської області».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</w:t>
      </w:r>
      <w:r w:rsidRPr="00CB6937">
        <w:rPr>
          <w:rFonts w:ascii="Times New Roman" w:hAnsi="Times New Roman"/>
          <w:sz w:val="28"/>
          <w:szCs w:val="20"/>
          <w:lang w:val="uk-UA"/>
        </w:rPr>
        <w:t>.</w:t>
      </w:r>
      <w:r>
        <w:rPr>
          <w:rFonts w:ascii="Times New Roman" w:hAnsi="Times New Roman"/>
          <w:sz w:val="28"/>
          <w:szCs w:val="20"/>
          <w:lang w:val="uk-UA"/>
        </w:rPr>
        <w:t xml:space="preserve">5. </w:t>
      </w:r>
      <w:r w:rsidRPr="00CB6937">
        <w:rPr>
          <w:rFonts w:ascii="Times New Roman" w:hAnsi="Times New Roman"/>
          <w:sz w:val="28"/>
          <w:szCs w:val="20"/>
          <w:lang w:val="uk-UA"/>
        </w:rPr>
        <w:t>Внести зміни до штатного розпису Сидоренківської ЗОШ І-ІІІ ступенів  Валківської районної ради Харківської області: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B6937">
        <w:rPr>
          <w:rFonts w:ascii="Times New Roman" w:hAnsi="Times New Roman"/>
          <w:sz w:val="28"/>
          <w:szCs w:val="20"/>
          <w:lang w:val="uk-UA"/>
        </w:rPr>
        <w:t>1.</w:t>
      </w:r>
      <w:r>
        <w:rPr>
          <w:rFonts w:ascii="Times New Roman" w:hAnsi="Times New Roman"/>
          <w:sz w:val="28"/>
          <w:szCs w:val="20"/>
          <w:lang w:val="uk-UA"/>
        </w:rPr>
        <w:t>6.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Вивести з 01.09.2020 року  штатну одиницю «електромонтер з ремонту та обслуговування обладнання» (0,5 ставки).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</w:t>
      </w:r>
      <w:r w:rsidRPr="00CB6937">
        <w:rPr>
          <w:rFonts w:ascii="Times New Roman" w:hAnsi="Times New Roman"/>
          <w:sz w:val="28"/>
          <w:szCs w:val="20"/>
          <w:lang w:val="uk-UA"/>
        </w:rPr>
        <w:t>.</w:t>
      </w:r>
      <w:r>
        <w:rPr>
          <w:rFonts w:ascii="Times New Roman" w:hAnsi="Times New Roman"/>
          <w:sz w:val="28"/>
          <w:szCs w:val="20"/>
          <w:lang w:val="uk-UA"/>
        </w:rPr>
        <w:t>7.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Ввести з 01.09.2020 року  штатну одиницю  «сестра медична» (0,5 ставки).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1.8.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Внести зміни до штатного розпису КЗ «Старомерчицького ліцею Валківської районної ради Харківської області»</w:t>
      </w:r>
      <w:r>
        <w:rPr>
          <w:rFonts w:ascii="Times New Roman" w:hAnsi="Times New Roman"/>
          <w:sz w:val="28"/>
          <w:szCs w:val="20"/>
          <w:lang w:val="uk-UA"/>
        </w:rPr>
        <w:t>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B6937">
        <w:rPr>
          <w:rFonts w:ascii="Times New Roman" w:hAnsi="Times New Roman"/>
          <w:sz w:val="28"/>
          <w:szCs w:val="20"/>
          <w:lang w:val="uk-UA"/>
        </w:rPr>
        <w:t>1.</w:t>
      </w:r>
      <w:r>
        <w:rPr>
          <w:rFonts w:ascii="Times New Roman" w:hAnsi="Times New Roman"/>
          <w:sz w:val="28"/>
          <w:szCs w:val="20"/>
          <w:lang w:val="uk-UA"/>
        </w:rPr>
        <w:t>9.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Ввести з 01.09.2020 року  штатну одиницю «асистента вчителя» інклюзивного класу.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1.10</w:t>
      </w:r>
      <w:r w:rsidRPr="00CB6937">
        <w:rPr>
          <w:rFonts w:ascii="Times New Roman" w:hAnsi="Times New Roman"/>
          <w:sz w:val="28"/>
          <w:szCs w:val="20"/>
          <w:lang w:val="uk-UA"/>
        </w:rPr>
        <w:t>. Внести зміни до штатного розпису Високопільської ЗОШ І-ІІІ ступенів Валківської районної ради Харківської області: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B6937">
        <w:rPr>
          <w:rFonts w:ascii="Times New Roman" w:hAnsi="Times New Roman"/>
          <w:sz w:val="28"/>
          <w:szCs w:val="20"/>
          <w:lang w:val="uk-UA"/>
        </w:rPr>
        <w:t>1.</w:t>
      </w:r>
      <w:r>
        <w:rPr>
          <w:rFonts w:ascii="Times New Roman" w:hAnsi="Times New Roman"/>
          <w:sz w:val="28"/>
          <w:szCs w:val="20"/>
          <w:lang w:val="uk-UA"/>
        </w:rPr>
        <w:t>11.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Ввести з 01.09.2020 року штатну одиницю «асистента вчителя» інклюзивного класу. 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</w:t>
      </w:r>
      <w:r w:rsidRPr="00CB6937">
        <w:rPr>
          <w:rFonts w:ascii="Times New Roman" w:hAnsi="Times New Roman"/>
          <w:sz w:val="28"/>
          <w:szCs w:val="20"/>
          <w:lang w:val="uk-UA"/>
        </w:rPr>
        <w:t>.</w:t>
      </w:r>
      <w:r>
        <w:rPr>
          <w:rFonts w:ascii="Times New Roman" w:hAnsi="Times New Roman"/>
          <w:sz w:val="28"/>
          <w:szCs w:val="20"/>
          <w:lang w:val="uk-UA"/>
        </w:rPr>
        <w:t>12.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Внести зміни до штатного розпису КЗ «Шарівського ліцею Валківської районної ради Харківської області»: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B6937">
        <w:rPr>
          <w:rFonts w:ascii="Times New Roman" w:hAnsi="Times New Roman"/>
          <w:sz w:val="28"/>
          <w:szCs w:val="20"/>
          <w:lang w:val="uk-UA"/>
        </w:rPr>
        <w:t>1.</w:t>
      </w:r>
      <w:r>
        <w:rPr>
          <w:rFonts w:ascii="Times New Roman" w:hAnsi="Times New Roman"/>
          <w:sz w:val="28"/>
          <w:szCs w:val="20"/>
          <w:lang w:val="uk-UA"/>
        </w:rPr>
        <w:t>13.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Вивести з 01.09.2020 року  штатну одиницю «лаборант» (0,5ставки).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1</w:t>
      </w:r>
      <w:r w:rsidRPr="00CB6937">
        <w:rPr>
          <w:rFonts w:ascii="Times New Roman" w:hAnsi="Times New Roman"/>
          <w:sz w:val="28"/>
          <w:szCs w:val="20"/>
          <w:lang w:val="uk-UA"/>
        </w:rPr>
        <w:t>.</w:t>
      </w:r>
      <w:r>
        <w:rPr>
          <w:rFonts w:ascii="Times New Roman" w:hAnsi="Times New Roman"/>
          <w:sz w:val="28"/>
          <w:szCs w:val="20"/>
          <w:lang w:val="uk-UA"/>
        </w:rPr>
        <w:t>14.</w:t>
      </w:r>
      <w:r w:rsidRPr="00CB6937">
        <w:rPr>
          <w:rFonts w:ascii="Times New Roman" w:hAnsi="Times New Roman"/>
          <w:sz w:val="28"/>
          <w:szCs w:val="20"/>
          <w:lang w:val="uk-UA"/>
        </w:rPr>
        <w:t xml:space="preserve"> Ввести з 01.09.2020 року  штатну одиницю «сестра медична» (0,5 ставки).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>2</w:t>
      </w:r>
      <w:r w:rsidRPr="00CB6937">
        <w:rPr>
          <w:rFonts w:ascii="Times New Roman" w:hAnsi="Times New Roman"/>
          <w:sz w:val="28"/>
          <w:szCs w:val="20"/>
          <w:lang w:val="uk-UA"/>
        </w:rPr>
        <w:t>.</w:t>
      </w:r>
      <w:r>
        <w:rPr>
          <w:rFonts w:ascii="Times New Roman" w:hAnsi="Times New Roman"/>
          <w:sz w:val="28"/>
          <w:szCs w:val="20"/>
          <w:lang w:val="uk-UA"/>
        </w:rPr>
        <w:t xml:space="preserve"> </w:t>
      </w:r>
      <w:r w:rsidRPr="00CB6937">
        <w:rPr>
          <w:rFonts w:ascii="Times New Roman" w:hAnsi="Times New Roman"/>
          <w:sz w:val="28"/>
          <w:szCs w:val="20"/>
          <w:lang w:val="uk-UA"/>
        </w:rPr>
        <w:t>Контроль за виконанням даного наказу залишаю за собою.</w:t>
      </w:r>
    </w:p>
    <w:p w:rsidR="00214E35" w:rsidRPr="00CB6937" w:rsidRDefault="00214E35" w:rsidP="0024083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214E35" w:rsidRPr="00CB6937" w:rsidRDefault="00214E35" w:rsidP="00CB6937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214E35" w:rsidRPr="00CB6937" w:rsidRDefault="00214E35" w:rsidP="0024083F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/>
        </w:rPr>
      </w:pPr>
      <w:r w:rsidRPr="00CB6937">
        <w:rPr>
          <w:rFonts w:ascii="Times New Roman" w:hAnsi="Times New Roman"/>
          <w:b/>
          <w:sz w:val="28"/>
          <w:szCs w:val="20"/>
          <w:lang w:val="uk-UA"/>
        </w:rPr>
        <w:t>Начальник відділу освіти,</w:t>
      </w:r>
    </w:p>
    <w:p w:rsidR="00214E35" w:rsidRPr="00CB6937" w:rsidRDefault="00214E35" w:rsidP="0024083F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/>
        </w:rPr>
      </w:pPr>
      <w:r w:rsidRPr="00CB6937">
        <w:rPr>
          <w:rFonts w:ascii="Times New Roman" w:hAnsi="Times New Roman"/>
          <w:b/>
          <w:sz w:val="28"/>
          <w:szCs w:val="20"/>
          <w:lang w:val="uk-UA"/>
        </w:rPr>
        <w:t>молоді та спорту                                                                Наталія ТРУСОВА</w:t>
      </w:r>
    </w:p>
    <w:p w:rsidR="00214E35" w:rsidRPr="00CB6937" w:rsidRDefault="00214E35" w:rsidP="0024083F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4083F">
        <w:rPr>
          <w:rFonts w:ascii="Times New Roman" w:hAnsi="Times New Roman"/>
          <w:sz w:val="24"/>
          <w:szCs w:val="24"/>
          <w:lang w:val="uk-UA"/>
        </w:rPr>
        <w:t>Юлія Неділько 5 13 95</w:t>
      </w: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14E35" w:rsidRDefault="00214E35" w:rsidP="002408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14E35" w:rsidRPr="0024083F" w:rsidRDefault="00214E35" w:rsidP="002408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14E35" w:rsidRPr="00CB6937" w:rsidRDefault="00214E35" w:rsidP="00CB693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0"/>
          <w:lang w:val="uk-UA"/>
        </w:rPr>
      </w:pPr>
    </w:p>
    <w:p w:rsidR="00214E35" w:rsidRPr="00CB6937" w:rsidRDefault="00214E35" w:rsidP="00CB6937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  <w:lang w:val="uk-UA"/>
        </w:rPr>
      </w:pPr>
      <w:r w:rsidRPr="00CB6937">
        <w:rPr>
          <w:rFonts w:ascii="Times New Roman" w:hAnsi="Times New Roman"/>
          <w:bCs/>
          <w:sz w:val="28"/>
          <w:szCs w:val="20"/>
          <w:lang w:val="uk-UA"/>
        </w:rPr>
        <w:t>З наказом від 01.09.2020 р. № 89 ознайомлені:</w:t>
      </w:r>
    </w:p>
    <w:p w:rsidR="00214E35" w:rsidRPr="00CB6937" w:rsidRDefault="00214E35" w:rsidP="00CB6937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  <w:lang w:val="uk-UA"/>
        </w:rPr>
      </w:pPr>
    </w:p>
    <w:p w:rsidR="00214E35" w:rsidRPr="002A5089" w:rsidRDefault="00214E35" w:rsidP="002A5089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2A5089">
        <w:rPr>
          <w:rFonts w:ascii="Times New Roman" w:hAnsi="Times New Roman"/>
          <w:sz w:val="28"/>
        </w:rPr>
        <w:t>_________________ Грєхова В.І.</w:t>
      </w:r>
    </w:p>
    <w:p w:rsidR="00214E35" w:rsidRPr="002A5089" w:rsidRDefault="00214E35" w:rsidP="002A5089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2A5089">
        <w:rPr>
          <w:rFonts w:ascii="Times New Roman" w:hAnsi="Times New Roman"/>
          <w:sz w:val="28"/>
        </w:rPr>
        <w:t>_________________ Сухоруков Ю.О.</w:t>
      </w:r>
    </w:p>
    <w:p w:rsidR="00214E35" w:rsidRPr="002A5089" w:rsidRDefault="00214E35" w:rsidP="002A5089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2A5089">
        <w:rPr>
          <w:rFonts w:ascii="Times New Roman" w:hAnsi="Times New Roman"/>
          <w:sz w:val="28"/>
        </w:rPr>
        <w:t>_________________ Салащенко Т.В.</w:t>
      </w:r>
    </w:p>
    <w:p w:rsidR="00214E35" w:rsidRPr="002A5089" w:rsidRDefault="00214E35" w:rsidP="002A5089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lang w:val="uk-UA"/>
        </w:rPr>
      </w:pPr>
      <w:r w:rsidRPr="002A5089">
        <w:rPr>
          <w:rFonts w:ascii="Times New Roman" w:hAnsi="Times New Roman"/>
          <w:sz w:val="28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Новікова Д.В.</w:t>
      </w:r>
    </w:p>
    <w:p w:rsidR="00214E35" w:rsidRDefault="00214E35" w:rsidP="002A5089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lang w:val="uk-UA"/>
        </w:rPr>
      </w:pPr>
      <w:r w:rsidRPr="002A5089">
        <w:rPr>
          <w:rFonts w:ascii="Times New Roman" w:hAnsi="Times New Roman"/>
          <w:sz w:val="28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Кравченко А.І</w:t>
      </w:r>
      <w:r w:rsidRPr="002A5089">
        <w:rPr>
          <w:rFonts w:ascii="Times New Roman" w:hAnsi="Times New Roman"/>
          <w:sz w:val="28"/>
        </w:rPr>
        <w:t>.</w:t>
      </w:r>
    </w:p>
    <w:p w:rsidR="00214E35" w:rsidRPr="002A5089" w:rsidRDefault="00214E35" w:rsidP="002A5089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_________________ Зінченко В.О.</w:t>
      </w:r>
    </w:p>
    <w:p w:rsidR="00214E35" w:rsidRPr="002A5089" w:rsidRDefault="00214E35"/>
    <w:sectPr w:rsidR="00214E35" w:rsidRPr="002A5089" w:rsidSect="0024083F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E35" w:rsidRDefault="00214E35">
      <w:r>
        <w:separator/>
      </w:r>
    </w:p>
  </w:endnote>
  <w:endnote w:type="continuationSeparator" w:id="0">
    <w:p w:rsidR="00214E35" w:rsidRDefault="00214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E35" w:rsidRDefault="00214E35">
      <w:r>
        <w:separator/>
      </w:r>
    </w:p>
  </w:footnote>
  <w:footnote w:type="continuationSeparator" w:id="0">
    <w:p w:rsidR="00214E35" w:rsidRDefault="00214E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E35" w:rsidRDefault="00214E35" w:rsidP="002268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4E35" w:rsidRDefault="00214E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E35" w:rsidRDefault="00214E35" w:rsidP="002268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14E35" w:rsidRDefault="00214E3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937"/>
    <w:rsid w:val="000023C6"/>
    <w:rsid w:val="000A274B"/>
    <w:rsid w:val="00103103"/>
    <w:rsid w:val="00214E35"/>
    <w:rsid w:val="002268F9"/>
    <w:rsid w:val="0024083F"/>
    <w:rsid w:val="00296D0A"/>
    <w:rsid w:val="002A5089"/>
    <w:rsid w:val="002C329B"/>
    <w:rsid w:val="003A4235"/>
    <w:rsid w:val="006B6B3B"/>
    <w:rsid w:val="00705EB1"/>
    <w:rsid w:val="00B24BB9"/>
    <w:rsid w:val="00B76C13"/>
    <w:rsid w:val="00C646C9"/>
    <w:rsid w:val="00CB6937"/>
    <w:rsid w:val="00D03AF4"/>
    <w:rsid w:val="00D82ACD"/>
    <w:rsid w:val="00F8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23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08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2408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8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427</Words>
  <Characters>2435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</dc:creator>
  <cp:keywords/>
  <dc:description/>
  <cp:lastModifiedBy>Galya</cp:lastModifiedBy>
  <cp:revision>6</cp:revision>
  <cp:lastPrinted>2020-10-07T11:08:00Z</cp:lastPrinted>
  <dcterms:created xsi:type="dcterms:W3CDTF">2020-09-07T13:52:00Z</dcterms:created>
  <dcterms:modified xsi:type="dcterms:W3CDTF">2020-10-07T11:09:00Z</dcterms:modified>
</cp:coreProperties>
</file>